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C2" w:rsidRDefault="00135AC2">
      <w:pPr>
        <w:pStyle w:val="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Teacher-Assigned Learning Center Form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800"/>
        </w:tabs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4"/>
          <w:szCs w:val="24"/>
        </w:rPr>
        <w:t>Student Name</w:t>
      </w:r>
      <w:r>
        <w:rPr>
          <w:sz w:val="24"/>
          <w:szCs w:val="24"/>
        </w:rPr>
        <w:t>: _______________________________________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Date</w:t>
      </w:r>
      <w:r>
        <w:rPr>
          <w:sz w:val="24"/>
          <w:szCs w:val="24"/>
        </w:rPr>
        <w:t>: ________________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>
        <w:rPr>
          <w:sz w:val="24"/>
          <w:szCs w:val="24"/>
        </w:rPr>
        <w:t>__</w:t>
      </w:r>
      <w:r>
        <w:rPr>
          <w:i/>
          <w:iCs/>
          <w:sz w:val="24"/>
          <w:szCs w:val="24"/>
          <w:u w:val="single"/>
        </w:rPr>
        <w:t>can be pre-printed</w:t>
      </w:r>
      <w:r>
        <w:rPr>
          <w:sz w:val="24"/>
          <w:szCs w:val="24"/>
        </w:rPr>
        <w:t xml:space="preserve">______________________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Time</w:t>
      </w:r>
      <w:r>
        <w:rPr>
          <w:sz w:val="24"/>
          <w:szCs w:val="24"/>
        </w:rPr>
        <w:t>: _______________</w:t>
      </w:r>
    </w:p>
    <w:p w:rsidR="00135AC2" w:rsidRDefault="00135AC2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Class:</w:t>
      </w:r>
      <w:r>
        <w:rPr>
          <w:sz w:val="24"/>
          <w:szCs w:val="24"/>
        </w:rPr>
        <w:t xml:space="preserve"> ______</w:t>
      </w:r>
      <w:r>
        <w:rPr>
          <w:i/>
          <w:iCs/>
          <w:sz w:val="24"/>
          <w:szCs w:val="24"/>
          <w:u w:val="single"/>
        </w:rPr>
        <w:t>can be pre-printed</w:t>
      </w:r>
      <w:r>
        <w:rPr>
          <w:sz w:val="24"/>
          <w:szCs w:val="24"/>
        </w:rPr>
        <w:t>_________________________</w:t>
      </w:r>
      <w:r>
        <w:rPr>
          <w:sz w:val="24"/>
          <w:szCs w:val="24"/>
        </w:rPr>
        <w:br/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PURPOSE: (Check all that apply)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sz w:val="24"/>
          <w:szCs w:val="24"/>
        </w:rPr>
        <w:sectPr w:rsidR="00135AC2">
          <w:headerReference w:type="default" r:id="rId7"/>
          <w:footerReference w:type="default" r:id="rId8"/>
          <w:pgSz w:w="12240" w:h="15840"/>
          <w:pgMar w:top="540" w:right="720" w:bottom="720" w:left="720" w:header="720" w:footer="720" w:gutter="0"/>
          <w:cols w:space="720"/>
          <w:docGrid w:linePitch="360"/>
        </w:sectPr>
      </w:pP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Make-up work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HW/Project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Review for upcoming assessment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Review previous assessment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Concept Reinforcement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Foundational Skills Re-teaching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Calculator Skills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Study Skills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Other: ____________________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5AC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35AC2" w:rsidRDefault="00135AC2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sz w:val="24"/>
          <w:szCs w:val="24"/>
        </w:rPr>
      </w:pP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MATERIALS TO BRING TO TLC: (Check all that apply)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b/>
          <w:bCs/>
          <w:sz w:val="24"/>
          <w:szCs w:val="24"/>
        </w:rPr>
        <w:sectPr w:rsidR="00135AC2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Textbook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Notes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Handouts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Calculator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Other: ____________________</w:t>
      </w:r>
    </w:p>
    <w:p w:rsidR="00135AC2" w:rsidRDefault="00135AC2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5AC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35AC2" w:rsidRDefault="00135AC2">
      <w:pPr>
        <w:pBdr>
          <w:bottom w:val="single" w:sz="4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NOTES FOR TUTOR/SUPERVISOR: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bCs/>
          <w:sz w:val="24"/>
          <w:szCs w:val="24"/>
        </w:rPr>
      </w:pP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5AC2" w:rsidRDefault="00135AC2">
      <w:pPr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5AC2" w:rsidRDefault="00135AC2">
      <w:pPr>
        <w:pStyle w:val="Subtit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FEEDBACK ~ (To be completed by tutor/supervisor)</w:t>
      </w:r>
    </w:p>
    <w:p w:rsidR="00135AC2" w:rsidRDefault="00135AC2">
      <w:r>
        <w:t>Student check-in time:  _______________</w:t>
      </w:r>
      <w:r>
        <w:tab/>
      </w:r>
      <w:r>
        <w:tab/>
      </w:r>
      <w:r>
        <w:tab/>
      </w:r>
      <w:r>
        <w:tab/>
        <w:t>Student check-out time: ________________</w:t>
      </w:r>
    </w:p>
    <w:p w:rsidR="00135AC2" w:rsidRDefault="00135AC2">
      <w:r>
        <w:t>Skills/Concepts/Work completed:</w:t>
      </w:r>
    </w:p>
    <w:p w:rsidR="00135AC2" w:rsidRDefault="00135AC2"/>
    <w:p w:rsidR="00135AC2" w:rsidRDefault="00135AC2"/>
    <w:p w:rsidR="00135AC2" w:rsidRDefault="00135AC2"/>
    <w:p w:rsidR="00135AC2" w:rsidRDefault="00135AC2">
      <w:r>
        <w:t>Recommendations for future:</w:t>
      </w:r>
    </w:p>
    <w:p w:rsidR="00135AC2" w:rsidRDefault="00135AC2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PROCEDURES FOR IN-CLASS TEACHER ASSIGNMENT OF TLC</w:t>
      </w:r>
    </w:p>
    <w:p w:rsidR="00135AC2" w:rsidRDefault="00135AC2">
      <w:pPr>
        <w:rPr>
          <w:rFonts w:ascii="Times New Roman" w:hAnsi="Times New Roman" w:cs="Times New Roman"/>
        </w:rPr>
      </w:pPr>
    </w:p>
    <w:p w:rsidR="00135AC2" w:rsidRDefault="00135A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agram 1" o:spid="_x0000_i1025" type="#_x0000_t75" style="width:536.25pt;height:391.5pt;visibility:visible">
            <v:imagedata r:id="rId9" o:title=""/>
            <o:lock v:ext="edit" aspectratio="f"/>
          </v:shape>
        </w:pict>
      </w:r>
      <w:bookmarkStart w:id="0" w:name="_GoBack"/>
      <w:bookmarkEnd w:id="0"/>
    </w:p>
    <w:sectPr w:rsidR="00135AC2" w:rsidSect="00135AC2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AC2" w:rsidRDefault="00135AC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1">
    <w:p w:rsidR="00135AC2" w:rsidRDefault="00135AC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C2" w:rsidRDefault="00135AC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AC2" w:rsidRDefault="00135AC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1">
    <w:p w:rsidR="00135AC2" w:rsidRDefault="00135AC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C2" w:rsidRDefault="00135AC2">
    <w:pPr>
      <w:pStyle w:val="Header"/>
      <w:rPr>
        <w:rFonts w:ascii="Times New Roman" w:hAnsi="Times New Roman" w:cs="Times New Roman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5814" o:spid="_x0000_s2049" type="#_x0000_t136" style="position:absolute;margin-left:0;margin-top:0;width:461.85pt;height:197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D4E56"/>
    <w:multiLevelType w:val="hybridMultilevel"/>
    <w:tmpl w:val="08CA7668"/>
    <w:lvl w:ilvl="0" w:tplc="7EE8EE8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5AC2"/>
    <w:rsid w:val="00135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2</Pages>
  <Words>127</Words>
  <Characters>728</Characters>
  <Application>Microsoft Office Outlook</Application>
  <DocSecurity>0</DocSecurity>
  <Lines>0</Lines>
  <Paragraphs>0</Paragraphs>
  <ScaleCrop>false</ScaleCrop>
  <Company>Township High School District 113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Theresa</dc:creator>
  <cp:keywords/>
  <dc:description/>
  <cp:lastModifiedBy>Dan Dillon</cp:lastModifiedBy>
  <cp:revision>5</cp:revision>
  <dcterms:created xsi:type="dcterms:W3CDTF">2011-07-29T18:00:00Z</dcterms:created>
  <dcterms:modified xsi:type="dcterms:W3CDTF">2011-07-30T14:23:00Z</dcterms:modified>
</cp:coreProperties>
</file>